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5"/>
        <w:gridCol w:w="1355"/>
        <w:gridCol w:w="1356"/>
        <w:gridCol w:w="453"/>
        <w:gridCol w:w="1849"/>
        <w:gridCol w:w="1324"/>
        <w:gridCol w:w="296"/>
        <w:gridCol w:w="2880"/>
      </w:tblGrid>
      <w:tr w:rsidR="004778E6">
        <w:trPr>
          <w:cantSplit/>
          <w:trHeight w:val="510"/>
        </w:trPr>
        <w:tc>
          <w:tcPr>
            <w:tcW w:w="495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4778E6" w:rsidRDefault="004778E6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37" w:type="dxa"/>
            <w:gridSpan w:val="5"/>
            <w:tcBorders>
              <w:top w:val="single" w:sz="12" w:space="0" w:color="auto"/>
            </w:tcBorders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modułu (bloku przedmiotów )</w:t>
            </w:r>
          </w:p>
          <w:p w:rsidR="004778E6" w:rsidRPr="0042665E" w:rsidRDefault="004778E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42665E">
              <w:rPr>
                <w:rFonts w:ascii="Cambria" w:hAnsi="Cambria" w:cs="Cambria"/>
                <w:b/>
                <w:bCs/>
                <w:sz w:val="24"/>
                <w:szCs w:val="24"/>
              </w:rPr>
              <w:t>Język obcy</w:t>
            </w:r>
          </w:p>
        </w:tc>
        <w:tc>
          <w:tcPr>
            <w:tcW w:w="3176" w:type="dxa"/>
            <w:gridSpan w:val="2"/>
            <w:tcBorders>
              <w:top w:val="single" w:sz="12" w:space="0" w:color="auto"/>
            </w:tcBorders>
            <w:shd w:val="clear" w:color="auto" w:fill="C0C0C0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4778E6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37" w:type="dxa"/>
            <w:gridSpan w:val="5"/>
          </w:tcPr>
          <w:p w:rsidR="004778E6" w:rsidRDefault="004778E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4778E6" w:rsidRPr="0042665E" w:rsidRDefault="004778E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42665E">
              <w:rPr>
                <w:rFonts w:ascii="Cambria" w:hAnsi="Cambria" w:cs="Cambria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6" w:type="dxa"/>
            <w:gridSpan w:val="2"/>
            <w:shd w:val="clear" w:color="auto" w:fill="C0C0C0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4778E6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3" w:type="dxa"/>
            <w:gridSpan w:val="7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przedmiot/moduł:</w:t>
            </w:r>
          </w:p>
          <w:p w:rsidR="004778E6" w:rsidRPr="0042665E" w:rsidRDefault="004778E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Zakład Lektoratów</w:t>
            </w:r>
          </w:p>
        </w:tc>
      </w:tr>
      <w:tr w:rsidR="004778E6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3" w:type="dxa"/>
            <w:gridSpan w:val="7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4778E6" w:rsidRPr="0042665E" w:rsidRDefault="004778E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4778E6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4" w:type="dxa"/>
            <w:gridSpan w:val="3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 w:rsidRPr="00353947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2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 w:rsidRPr="00353947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6" w:type="dxa"/>
            <w:gridSpan w:val="2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4778E6" w:rsidRDefault="004778E6" w:rsidP="00B73F7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filologia polska - </w:t>
            </w:r>
          </w:p>
          <w:p w:rsidR="004778E6" w:rsidRPr="00353947" w:rsidRDefault="004778E6" w:rsidP="00B73F7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53947"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</w:p>
        </w:tc>
      </w:tr>
      <w:tr w:rsidR="004778E6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4" w:type="dxa"/>
            <w:gridSpan w:val="3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4778E6" w:rsidRDefault="004778E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III/ 5</w:t>
            </w:r>
          </w:p>
        </w:tc>
        <w:tc>
          <w:tcPr>
            <w:tcW w:w="3173" w:type="dxa"/>
            <w:gridSpan w:val="2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przedmiotu/modułu</w:t>
            </w:r>
          </w:p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 w:rsidRPr="00353947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6" w:type="dxa"/>
            <w:gridSpan w:val="2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4778E6" w:rsidRDefault="004778E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angielski</w:t>
            </w:r>
          </w:p>
        </w:tc>
      </w:tr>
      <w:tr w:rsidR="004778E6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5" w:type="dxa"/>
          </w:tcPr>
          <w:p w:rsidR="004778E6" w:rsidRDefault="004778E6" w:rsidP="00B9458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vAlign w:val="center"/>
          </w:tcPr>
          <w:p w:rsidR="004778E6" w:rsidRDefault="004778E6" w:rsidP="00B9458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2302" w:type="dxa"/>
            <w:gridSpan w:val="2"/>
            <w:vAlign w:val="center"/>
          </w:tcPr>
          <w:p w:rsidR="004778E6" w:rsidRDefault="004778E6" w:rsidP="00B9458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620" w:type="dxa"/>
            <w:gridSpan w:val="2"/>
            <w:vAlign w:val="center"/>
          </w:tcPr>
          <w:p w:rsidR="004778E6" w:rsidRDefault="004778E6" w:rsidP="00B9458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2880" w:type="dxa"/>
            <w:vAlign w:val="center"/>
          </w:tcPr>
          <w:p w:rsidR="004778E6" w:rsidRDefault="004778E6" w:rsidP="00B9458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</w:tr>
      <w:tr w:rsidR="004778E6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:rsidR="004778E6" w:rsidRDefault="004778E6" w:rsidP="00B9458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4778E6" w:rsidRDefault="004778E6" w:rsidP="00B9458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  <w:tcBorders>
              <w:bottom w:val="single" w:sz="12" w:space="0" w:color="auto"/>
            </w:tcBorders>
            <w:vAlign w:val="center"/>
          </w:tcPr>
          <w:p w:rsidR="004778E6" w:rsidRDefault="004778E6" w:rsidP="00B9458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2302" w:type="dxa"/>
            <w:gridSpan w:val="2"/>
            <w:tcBorders>
              <w:bottom w:val="single" w:sz="12" w:space="0" w:color="auto"/>
            </w:tcBorders>
            <w:vAlign w:val="center"/>
          </w:tcPr>
          <w:p w:rsidR="004778E6" w:rsidRDefault="004778E6" w:rsidP="00B9458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620" w:type="dxa"/>
            <w:gridSpan w:val="2"/>
            <w:tcBorders>
              <w:bottom w:val="single" w:sz="12" w:space="0" w:color="auto"/>
            </w:tcBorders>
            <w:vAlign w:val="center"/>
          </w:tcPr>
          <w:p w:rsidR="004778E6" w:rsidRDefault="004778E6" w:rsidP="00B9458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:rsidR="004778E6" w:rsidRDefault="004778E6" w:rsidP="00B9458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4778E6" w:rsidRDefault="004778E6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2081"/>
        <w:gridCol w:w="5757"/>
        <w:gridCol w:w="1263"/>
      </w:tblGrid>
      <w:tr w:rsidR="004778E6">
        <w:tc>
          <w:tcPr>
            <w:tcW w:w="2988" w:type="dxa"/>
            <w:gridSpan w:val="2"/>
            <w:tcBorders>
              <w:top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mgr Irena Chrul</w:t>
            </w:r>
          </w:p>
        </w:tc>
      </w:tr>
      <w:tr w:rsidR="004778E6">
        <w:tc>
          <w:tcPr>
            <w:tcW w:w="2988" w:type="dxa"/>
            <w:gridSpan w:val="2"/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 w:rsidRPr="001A5F0F">
              <w:t>mgr Irena Chrul</w:t>
            </w:r>
            <w:r>
              <w:t xml:space="preserve">, </w:t>
            </w:r>
            <w:r w:rsidRPr="001A5F0F">
              <w:t>mgr Marlena Kardasz</w:t>
            </w:r>
            <w:r>
              <w:t xml:space="preserve">, </w:t>
            </w:r>
            <w:r w:rsidRPr="001A5F0F">
              <w:t>mgr Grażyna Zumkowska</w:t>
            </w:r>
            <w:r>
              <w:t>, mgr Dariusz Leszczyński</w:t>
            </w:r>
          </w:p>
        </w:tc>
      </w:tr>
      <w:tr w:rsidR="004778E6">
        <w:tc>
          <w:tcPr>
            <w:tcW w:w="2988" w:type="dxa"/>
            <w:gridSpan w:val="2"/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4778E6" w:rsidRPr="0042665E" w:rsidRDefault="004778E6" w:rsidP="009003D2">
            <w:pPr>
              <w:numPr>
                <w:ilvl w:val="0"/>
                <w:numId w:val="6"/>
              </w:numPr>
              <w:rPr>
                <w:rFonts w:ascii="Cambria" w:hAnsi="Cambria" w:cs="Cambria"/>
                <w:sz w:val="22"/>
                <w:szCs w:val="22"/>
              </w:rPr>
            </w:pPr>
            <w:r w:rsidRPr="0042665E">
              <w:rPr>
                <w:sz w:val="22"/>
                <w:szCs w:val="22"/>
              </w:rPr>
              <w:t xml:space="preserve">Dalszy rozwój sprawności komunikacyjnych poprzez kontakt z autentycznymi wypowiedziami ustnymi i pisemnymi, uwzględnienie różnych rejestrów językowych a także stylu formalnego i nieformalnego </w:t>
            </w:r>
          </w:p>
          <w:p w:rsidR="004778E6" w:rsidRPr="0042665E" w:rsidRDefault="004778E6" w:rsidP="009003D2">
            <w:pPr>
              <w:numPr>
                <w:ilvl w:val="0"/>
                <w:numId w:val="6"/>
              </w:numPr>
              <w:rPr>
                <w:rFonts w:ascii="Cambria" w:hAnsi="Cambria" w:cs="Cambria"/>
                <w:sz w:val="22"/>
                <w:szCs w:val="22"/>
              </w:rPr>
            </w:pPr>
            <w:r w:rsidRPr="0042665E">
              <w:rPr>
                <w:sz w:val="22"/>
                <w:szCs w:val="22"/>
              </w:rPr>
              <w:t>Zapoznanie z głównymi odmianami języka angielskiego</w:t>
            </w:r>
          </w:p>
          <w:p w:rsidR="004778E6" w:rsidRPr="0042665E" w:rsidRDefault="004778E6" w:rsidP="009003D2">
            <w:pPr>
              <w:numPr>
                <w:ilvl w:val="0"/>
                <w:numId w:val="6"/>
              </w:numPr>
              <w:rPr>
                <w:rFonts w:ascii="Cambria" w:hAnsi="Cambria" w:cs="Cambria"/>
                <w:sz w:val="22"/>
                <w:szCs w:val="22"/>
              </w:rPr>
            </w:pPr>
            <w:r w:rsidRPr="0042665E">
              <w:rPr>
                <w:sz w:val="22"/>
                <w:szCs w:val="22"/>
              </w:rPr>
              <w:t>Kształtowanie umiejętności korzystania z różnych typów tekstów anglojęzycznych ( w tym tekstów literackich)</w:t>
            </w:r>
          </w:p>
          <w:p w:rsidR="004778E6" w:rsidRPr="0042665E" w:rsidRDefault="004778E6" w:rsidP="009003D2">
            <w:pPr>
              <w:numPr>
                <w:ilvl w:val="0"/>
                <w:numId w:val="6"/>
              </w:numPr>
              <w:rPr>
                <w:rFonts w:ascii="Cambria" w:hAnsi="Cambria" w:cs="Cambria"/>
                <w:sz w:val="22"/>
                <w:szCs w:val="22"/>
              </w:rPr>
            </w:pPr>
            <w:r w:rsidRPr="0042665E">
              <w:rPr>
                <w:sz w:val="22"/>
                <w:szCs w:val="22"/>
              </w:rPr>
              <w:t xml:space="preserve">Rozwijanie umiejętności integrowania sprawności językowych </w:t>
            </w:r>
          </w:p>
          <w:p w:rsidR="004778E6" w:rsidRPr="0042665E" w:rsidRDefault="004778E6" w:rsidP="009003D2">
            <w:pPr>
              <w:numPr>
                <w:ilvl w:val="0"/>
                <w:numId w:val="6"/>
              </w:numPr>
              <w:rPr>
                <w:rFonts w:ascii="Cambria" w:hAnsi="Cambria" w:cs="Cambria"/>
                <w:sz w:val="22"/>
                <w:szCs w:val="22"/>
              </w:rPr>
            </w:pPr>
            <w:r w:rsidRPr="0042665E">
              <w:rPr>
                <w:sz w:val="22"/>
                <w:szCs w:val="22"/>
              </w:rPr>
              <w:t xml:space="preserve">Nabycie świadomości funkcjonowania języka jako określonego, spójnego systemu </w:t>
            </w:r>
          </w:p>
          <w:p w:rsidR="004778E6" w:rsidRPr="0042665E" w:rsidRDefault="004778E6" w:rsidP="009003D2">
            <w:pPr>
              <w:numPr>
                <w:ilvl w:val="0"/>
                <w:numId w:val="6"/>
              </w:numPr>
              <w:rPr>
                <w:rFonts w:ascii="Cambria" w:hAnsi="Cambria" w:cs="Cambria"/>
                <w:sz w:val="22"/>
                <w:szCs w:val="22"/>
              </w:rPr>
            </w:pPr>
            <w:r w:rsidRPr="0042665E">
              <w:rPr>
                <w:sz w:val="22"/>
                <w:szCs w:val="22"/>
              </w:rPr>
              <w:t xml:space="preserve">Uzupełnienie braków i poszerzenie wiedzy językowej oraz jej systematyzowanie </w:t>
            </w:r>
          </w:p>
          <w:p w:rsidR="004778E6" w:rsidRDefault="004778E6" w:rsidP="003441BB">
            <w:pPr>
              <w:numPr>
                <w:ilvl w:val="0"/>
                <w:numId w:val="6"/>
              </w:numPr>
              <w:rPr>
                <w:rFonts w:ascii="Cambria" w:hAnsi="Cambria" w:cs="Cambria"/>
                <w:sz w:val="24"/>
                <w:szCs w:val="24"/>
              </w:rPr>
            </w:pPr>
            <w:r w:rsidRPr="0042665E">
              <w:rPr>
                <w:sz w:val="22"/>
                <w:szCs w:val="22"/>
              </w:rPr>
              <w:t xml:space="preserve">Poszerzanie sytuacji i obszarów wykorzystania zdobytych umiejętności językowych jako narzędzia pozyskiwania wiedzy i informacji </w:t>
            </w:r>
          </w:p>
        </w:tc>
      </w:tr>
      <w:tr w:rsidR="004778E6">
        <w:tc>
          <w:tcPr>
            <w:tcW w:w="2988" w:type="dxa"/>
            <w:gridSpan w:val="2"/>
            <w:tcBorders>
              <w:bottom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4778E6" w:rsidRPr="0042665E" w:rsidRDefault="004778E6" w:rsidP="00B94585">
            <w:pPr>
              <w:rPr>
                <w:rFonts w:ascii="Cambria" w:hAnsi="Cambria" w:cs="Cambria"/>
                <w:sz w:val="22"/>
                <w:szCs w:val="22"/>
              </w:rPr>
            </w:pPr>
            <w:r w:rsidRPr="0042665E">
              <w:rPr>
                <w:rFonts w:ascii="Cambria" w:hAnsi="Cambria" w:cs="Cambria"/>
                <w:sz w:val="22"/>
                <w:szCs w:val="22"/>
              </w:rPr>
              <w:t>Wymagana znajomość języka angielskiego pozwalająca na aktywne uczestnictwo w zajęciach.</w:t>
            </w:r>
          </w:p>
        </w:tc>
      </w:tr>
      <w:tr w:rsidR="004778E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778E6" w:rsidRDefault="004778E6" w:rsidP="00B04C9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4778E6" w:rsidRDefault="004778E6" w:rsidP="00B04C9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4778E6" w:rsidRDefault="004778E6" w:rsidP="00B04C9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  <w:p w:rsidR="004778E6" w:rsidRDefault="004778E6" w:rsidP="00B04C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778E6">
        <w:trPr>
          <w:cantSplit/>
        </w:trPr>
        <w:tc>
          <w:tcPr>
            <w:tcW w:w="907" w:type="dxa"/>
            <w:tcBorders>
              <w:top w:val="single" w:sz="12" w:space="0" w:color="auto"/>
              <w:bottom w:val="nil"/>
            </w:tcBorders>
            <w:vAlign w:val="center"/>
          </w:tcPr>
          <w:p w:rsidR="004778E6" w:rsidRDefault="004778E6" w:rsidP="00B04C9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838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778E6" w:rsidRDefault="004778E6" w:rsidP="00B04C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</w:tcBorders>
            <w:vAlign w:val="center"/>
          </w:tcPr>
          <w:p w:rsidR="004778E6" w:rsidRPr="003060C4" w:rsidRDefault="004778E6" w:rsidP="00B04C9C">
            <w:pPr>
              <w:jc w:val="center"/>
              <w:rPr>
                <w:rFonts w:ascii="Cambria" w:hAnsi="Cambria" w:cs="Cambria"/>
              </w:rPr>
            </w:pPr>
            <w:r w:rsidRPr="003060C4">
              <w:rPr>
                <w:rFonts w:ascii="Cambria" w:hAnsi="Cambria" w:cs="Cambria"/>
              </w:rPr>
              <w:t xml:space="preserve">Odniesienie do efektów dla </w:t>
            </w:r>
            <w:r w:rsidRPr="003060C4">
              <w:rPr>
                <w:rFonts w:ascii="Cambria" w:hAnsi="Cambria" w:cs="Cambria"/>
                <w:b/>
                <w:bCs/>
              </w:rPr>
              <w:t>kierunku</w:t>
            </w:r>
          </w:p>
        </w:tc>
      </w:tr>
      <w:tr w:rsidR="004778E6">
        <w:trPr>
          <w:cantSplit/>
        </w:trPr>
        <w:tc>
          <w:tcPr>
            <w:tcW w:w="907" w:type="dxa"/>
            <w:vAlign w:val="center"/>
          </w:tcPr>
          <w:p w:rsidR="004778E6" w:rsidRPr="00EC2711" w:rsidRDefault="004778E6" w:rsidP="00A441E6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gridSpan w:val="2"/>
            <w:tcBorders>
              <w:right w:val="nil"/>
            </w:tcBorders>
            <w:vAlign w:val="center"/>
          </w:tcPr>
          <w:p w:rsidR="004778E6" w:rsidRPr="00EC2711" w:rsidRDefault="004778E6" w:rsidP="00A441E6">
            <w:pPr>
              <w:pStyle w:val="BodyText"/>
              <w:rPr>
                <w:rFonts w:cs="Times New Roman"/>
              </w:rPr>
            </w:pPr>
            <w:r>
              <w:t>Student w</w:t>
            </w:r>
            <w:r w:rsidRPr="00EC2711">
              <w:t>yszukuje i selekcjonuje informacje w różnych w różnych typowych i nietypowych kontekstach</w:t>
            </w:r>
            <w:r>
              <w:t>.</w:t>
            </w:r>
          </w:p>
        </w:tc>
        <w:tc>
          <w:tcPr>
            <w:tcW w:w="1263" w:type="dxa"/>
            <w:vAlign w:val="center"/>
          </w:tcPr>
          <w:p w:rsidR="004778E6" w:rsidRPr="00EC2711" w:rsidRDefault="004778E6" w:rsidP="00A441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4778E6">
        <w:trPr>
          <w:cantSplit/>
        </w:trPr>
        <w:tc>
          <w:tcPr>
            <w:tcW w:w="907" w:type="dxa"/>
            <w:vAlign w:val="center"/>
          </w:tcPr>
          <w:p w:rsidR="004778E6" w:rsidRPr="00EC2711" w:rsidRDefault="004778E6" w:rsidP="00A441E6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gridSpan w:val="2"/>
            <w:tcBorders>
              <w:right w:val="nil"/>
            </w:tcBorders>
          </w:tcPr>
          <w:p w:rsidR="004778E6" w:rsidRPr="00EC2711" w:rsidRDefault="004778E6" w:rsidP="00A441E6">
            <w:pPr>
              <w:pStyle w:val="BodyText"/>
            </w:pPr>
            <w:r>
              <w:t>Student p</w:t>
            </w:r>
            <w:r w:rsidRPr="00EC2711">
              <w:t>otrafi rozpoznać i zinterpretować różne typowe formy wypowiedzi pisemnej i ustnej</w:t>
            </w:r>
            <w:r>
              <w:t xml:space="preserve"> w języku angielskim</w:t>
            </w:r>
            <w:r w:rsidRPr="00EC2711">
              <w:t>.</w:t>
            </w:r>
          </w:p>
        </w:tc>
        <w:tc>
          <w:tcPr>
            <w:tcW w:w="1263" w:type="dxa"/>
            <w:vAlign w:val="center"/>
          </w:tcPr>
          <w:p w:rsidR="004778E6" w:rsidRPr="00EC2711" w:rsidRDefault="004778E6" w:rsidP="00A441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K_U06</w:t>
            </w:r>
          </w:p>
        </w:tc>
      </w:tr>
      <w:tr w:rsidR="004778E6">
        <w:trPr>
          <w:cantSplit/>
        </w:trPr>
        <w:tc>
          <w:tcPr>
            <w:tcW w:w="907" w:type="dxa"/>
            <w:vAlign w:val="center"/>
          </w:tcPr>
          <w:p w:rsidR="004778E6" w:rsidRPr="00EC2711" w:rsidRDefault="004778E6" w:rsidP="00A441E6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gridSpan w:val="2"/>
            <w:tcBorders>
              <w:right w:val="nil"/>
            </w:tcBorders>
          </w:tcPr>
          <w:p w:rsidR="004778E6" w:rsidRPr="00EC2711" w:rsidRDefault="004778E6" w:rsidP="00A441E6">
            <w:pPr>
              <w:pStyle w:val="BodyText"/>
            </w:pPr>
            <w:r>
              <w:t>Student p</w:t>
            </w:r>
            <w:r w:rsidRPr="00EC2711">
              <w:t xml:space="preserve">otrafi wziąć udział w konwersacji stosując różne kanały i techniki komunikacyjne w języku </w:t>
            </w:r>
            <w:r>
              <w:t>angielskim</w:t>
            </w:r>
            <w:r w:rsidRPr="00EC2711">
              <w:t>.</w:t>
            </w:r>
          </w:p>
        </w:tc>
        <w:tc>
          <w:tcPr>
            <w:tcW w:w="1263" w:type="dxa"/>
            <w:vAlign w:val="center"/>
          </w:tcPr>
          <w:p w:rsidR="004778E6" w:rsidRPr="00EC2711" w:rsidRDefault="004778E6" w:rsidP="00A441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K_U09</w:t>
            </w:r>
          </w:p>
        </w:tc>
      </w:tr>
      <w:tr w:rsidR="004778E6">
        <w:trPr>
          <w:cantSplit/>
          <w:trHeight w:val="1035"/>
        </w:trPr>
        <w:tc>
          <w:tcPr>
            <w:tcW w:w="907" w:type="dxa"/>
            <w:vAlign w:val="center"/>
          </w:tcPr>
          <w:p w:rsidR="004778E6" w:rsidRPr="00EC2711" w:rsidRDefault="004778E6" w:rsidP="00A441E6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gridSpan w:val="2"/>
            <w:tcBorders>
              <w:right w:val="nil"/>
            </w:tcBorders>
          </w:tcPr>
          <w:p w:rsidR="004778E6" w:rsidRPr="00EC2711" w:rsidRDefault="004778E6" w:rsidP="00A441E6">
            <w:pPr>
              <w:pStyle w:val="BodyText"/>
            </w:pPr>
            <w:r>
              <w:t>Student p</w:t>
            </w:r>
            <w:r w:rsidRPr="00EC2711">
              <w:t xml:space="preserve">otrafi </w:t>
            </w:r>
            <w:r>
              <w:t xml:space="preserve">skonstruować ustnie, </w:t>
            </w:r>
            <w:r w:rsidRPr="00EC2711">
              <w:t xml:space="preserve">napisać i zaprezentować prace w języku </w:t>
            </w:r>
            <w:r>
              <w:t>angielskim</w:t>
            </w:r>
            <w:r w:rsidRPr="00EC2711">
              <w:t xml:space="preserve"> o różnej formie, celach, objętości i stylu z wykorzystaniem podstawowych ujęć teoretycznych dbając o kompozycję i poprawność językową.</w:t>
            </w:r>
          </w:p>
        </w:tc>
        <w:tc>
          <w:tcPr>
            <w:tcW w:w="1263" w:type="dxa"/>
            <w:vAlign w:val="center"/>
          </w:tcPr>
          <w:p w:rsidR="004778E6" w:rsidRDefault="004778E6" w:rsidP="00A441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K_U11</w:t>
            </w:r>
          </w:p>
          <w:p w:rsidR="004778E6" w:rsidRPr="00EC2711" w:rsidRDefault="004778E6" w:rsidP="00A441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K_U12</w:t>
            </w:r>
          </w:p>
        </w:tc>
      </w:tr>
      <w:tr w:rsidR="004778E6">
        <w:trPr>
          <w:cantSplit/>
          <w:trHeight w:val="321"/>
        </w:trPr>
        <w:tc>
          <w:tcPr>
            <w:tcW w:w="907" w:type="dxa"/>
            <w:vAlign w:val="center"/>
          </w:tcPr>
          <w:p w:rsidR="004778E6" w:rsidRPr="00EC2711" w:rsidRDefault="004778E6" w:rsidP="00A441E6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gridSpan w:val="2"/>
            <w:tcBorders>
              <w:right w:val="nil"/>
            </w:tcBorders>
          </w:tcPr>
          <w:p w:rsidR="004778E6" w:rsidRPr="00EC2711" w:rsidRDefault="004778E6" w:rsidP="00A441E6">
            <w:pPr>
              <w:pStyle w:val="BodyText"/>
              <w:rPr>
                <w:rFonts w:cs="Times New Roman"/>
              </w:rPr>
            </w:pPr>
            <w:r>
              <w:t>Student w</w:t>
            </w:r>
            <w:r w:rsidRPr="00EC2711">
              <w:t>ykorzystuje wiedzę z zakresu procesów komunikowania interpersonalnego i społecznego oraz wdraża nabyte kompetencje komunikacyjne w celu skutecznego porozumiewania się w różnych sytuacj</w:t>
            </w:r>
            <w:r>
              <w:t>ach życiowych, współpracując przy tym z członkami grupy, której jest aktualnie członkiem.</w:t>
            </w:r>
          </w:p>
        </w:tc>
        <w:tc>
          <w:tcPr>
            <w:tcW w:w="1263" w:type="dxa"/>
            <w:vAlign w:val="center"/>
          </w:tcPr>
          <w:p w:rsidR="004778E6" w:rsidRDefault="004778E6" w:rsidP="00A441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K_U15</w:t>
            </w:r>
          </w:p>
          <w:p w:rsidR="004778E6" w:rsidRDefault="004778E6" w:rsidP="00A441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K_U18</w:t>
            </w:r>
          </w:p>
          <w:p w:rsidR="004778E6" w:rsidRPr="00EC2711" w:rsidRDefault="004778E6" w:rsidP="00A441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K_K03</w:t>
            </w:r>
          </w:p>
        </w:tc>
      </w:tr>
      <w:tr w:rsidR="004778E6">
        <w:trPr>
          <w:cantSplit/>
          <w:trHeight w:val="464"/>
        </w:trPr>
        <w:tc>
          <w:tcPr>
            <w:tcW w:w="907" w:type="dxa"/>
            <w:vAlign w:val="center"/>
          </w:tcPr>
          <w:p w:rsidR="004778E6" w:rsidRPr="00EC2711" w:rsidRDefault="004778E6" w:rsidP="00A441E6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gridSpan w:val="2"/>
            <w:tcBorders>
              <w:right w:val="nil"/>
            </w:tcBorders>
          </w:tcPr>
          <w:p w:rsidR="004778E6" w:rsidRPr="00EC2711" w:rsidRDefault="004778E6" w:rsidP="00A441E6">
            <w:pPr>
              <w:pStyle w:val="BodyText"/>
            </w:pPr>
            <w:r>
              <w:t>Student o</w:t>
            </w:r>
            <w:r w:rsidRPr="00EC2711">
              <w:t>pisuje i różnicuje zakres posiadanej prz</w:t>
            </w:r>
            <w:r>
              <w:t>ez siebie wiedzy i umiejętności oraz r</w:t>
            </w:r>
            <w:r w:rsidRPr="00EC2711">
              <w:t>ozumie potrzebę ciągłego rozwoju zawodowego i dokształcania się.</w:t>
            </w:r>
          </w:p>
        </w:tc>
        <w:tc>
          <w:tcPr>
            <w:tcW w:w="1263" w:type="dxa"/>
            <w:vAlign w:val="center"/>
          </w:tcPr>
          <w:p w:rsidR="004778E6" w:rsidRDefault="004778E6" w:rsidP="00A441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K_K01</w:t>
            </w:r>
          </w:p>
          <w:p w:rsidR="004778E6" w:rsidRPr="00EC2711" w:rsidRDefault="004778E6" w:rsidP="00A441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K_K02</w:t>
            </w:r>
          </w:p>
        </w:tc>
      </w:tr>
      <w:tr w:rsidR="004778E6">
        <w:trPr>
          <w:cantSplit/>
          <w:trHeight w:val="417"/>
        </w:trPr>
        <w:tc>
          <w:tcPr>
            <w:tcW w:w="907" w:type="dxa"/>
            <w:tcBorders>
              <w:bottom w:val="single" w:sz="12" w:space="0" w:color="auto"/>
            </w:tcBorders>
            <w:vAlign w:val="center"/>
          </w:tcPr>
          <w:p w:rsidR="004778E6" w:rsidRPr="00EC2711" w:rsidRDefault="004778E6" w:rsidP="00A441E6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gridSpan w:val="2"/>
            <w:tcBorders>
              <w:bottom w:val="single" w:sz="12" w:space="0" w:color="auto"/>
              <w:right w:val="nil"/>
            </w:tcBorders>
          </w:tcPr>
          <w:p w:rsidR="004778E6" w:rsidRPr="00EC2711" w:rsidRDefault="004778E6" w:rsidP="00A441E6">
            <w:pPr>
              <w:pStyle w:val="BodyText"/>
            </w:pPr>
            <w:r>
              <w:t xml:space="preserve">Student partycypuje w </w:t>
            </w:r>
            <w:r w:rsidRPr="00EC2711">
              <w:t>życiu kulturalnym i mobilizuje innych do kontaktów z kulturą</w:t>
            </w:r>
            <w:r>
              <w:t xml:space="preserve"> krajów anglojęzycznych</w:t>
            </w:r>
            <w:r w:rsidRPr="00EC2711">
              <w:t>.</w:t>
            </w:r>
          </w:p>
        </w:tc>
        <w:tc>
          <w:tcPr>
            <w:tcW w:w="1263" w:type="dxa"/>
            <w:tcBorders>
              <w:bottom w:val="single" w:sz="12" w:space="0" w:color="auto"/>
            </w:tcBorders>
            <w:vAlign w:val="center"/>
          </w:tcPr>
          <w:p w:rsidR="004778E6" w:rsidRPr="00EC2711" w:rsidRDefault="004778E6" w:rsidP="00A441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K_K09</w:t>
            </w:r>
          </w:p>
        </w:tc>
      </w:tr>
    </w:tbl>
    <w:p w:rsidR="004778E6" w:rsidRDefault="004778E6">
      <w:pPr>
        <w:rPr>
          <w:rFonts w:ascii="Cambria" w:hAnsi="Cambria" w:cs="Cambria"/>
          <w:sz w:val="24"/>
          <w:szCs w:val="24"/>
        </w:rPr>
      </w:pPr>
    </w:p>
    <w:tbl>
      <w:tblPr>
        <w:tblpPr w:leftFromText="141" w:rightFromText="141" w:vertAnchor="text" w:horzAnchor="margin" w:tblpY="218"/>
        <w:tblW w:w="1000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778E6">
        <w:tc>
          <w:tcPr>
            <w:tcW w:w="10008" w:type="dxa"/>
            <w:vAlign w:val="center"/>
          </w:tcPr>
          <w:p w:rsidR="004778E6" w:rsidRDefault="004778E6" w:rsidP="003441B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4778E6">
        <w:tc>
          <w:tcPr>
            <w:tcW w:w="10008" w:type="dxa"/>
            <w:shd w:val="pct15" w:color="auto" w:fill="FFFFFF"/>
          </w:tcPr>
          <w:p w:rsidR="004778E6" w:rsidRDefault="004778E6" w:rsidP="003441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4778E6">
        <w:tc>
          <w:tcPr>
            <w:tcW w:w="10008" w:type="dxa"/>
          </w:tcPr>
          <w:p w:rsidR="004778E6" w:rsidRDefault="004778E6" w:rsidP="003441BB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778E6">
        <w:tc>
          <w:tcPr>
            <w:tcW w:w="10008" w:type="dxa"/>
            <w:shd w:val="pct15" w:color="auto" w:fill="FFFFFF"/>
          </w:tcPr>
          <w:p w:rsidR="004778E6" w:rsidRDefault="004778E6" w:rsidP="003441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4778E6" w:rsidRPr="000B1C93">
        <w:tc>
          <w:tcPr>
            <w:tcW w:w="10008" w:type="dxa"/>
          </w:tcPr>
          <w:p w:rsidR="004778E6" w:rsidRDefault="004778E6" w:rsidP="008F1915">
            <w:pPr>
              <w:jc w:val="both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8F1915">
              <w:rPr>
                <w:rFonts w:ascii="Cambria" w:hAnsi="Cambria" w:cs="Cambria"/>
                <w:b/>
                <w:bCs/>
                <w:sz w:val="22"/>
                <w:szCs w:val="22"/>
                <w:lang w:val="en-US"/>
              </w:rPr>
              <w:t xml:space="preserve">GRAMMAR: </w:t>
            </w:r>
            <w:r w:rsidRPr="005665F9">
              <w:rPr>
                <w:rFonts w:ascii="Cambria" w:hAnsi="Cambria" w:cs="Cambria"/>
                <w:sz w:val="24"/>
                <w:szCs w:val="24"/>
                <w:lang w:val="en-US"/>
              </w:rPr>
              <w:t>Quantifies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 xml:space="preserve">; </w:t>
            </w:r>
            <w:r w:rsidRPr="005665F9">
              <w:rPr>
                <w:rFonts w:ascii="Cambria" w:hAnsi="Cambria" w:cs="Cambria"/>
                <w:sz w:val="24"/>
                <w:szCs w:val="24"/>
                <w:lang w:val="en-US"/>
              </w:rPr>
              <w:t>Articles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 xml:space="preserve">; </w:t>
            </w:r>
            <w:r w:rsidRPr="005665F9">
              <w:rPr>
                <w:rFonts w:ascii="Cambria" w:hAnsi="Cambria" w:cs="Cambria"/>
                <w:sz w:val="24"/>
                <w:szCs w:val="24"/>
                <w:lang w:val="en-US"/>
              </w:rPr>
              <w:t>Gerund and infinitive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 xml:space="preserve">; </w:t>
            </w:r>
            <w:r w:rsidRPr="005665F9">
              <w:rPr>
                <w:rFonts w:ascii="Cambria" w:hAnsi="Cambria" w:cs="Cambria"/>
                <w:sz w:val="24"/>
                <w:szCs w:val="24"/>
                <w:lang w:val="en-US"/>
              </w:rPr>
              <w:t>Reported speech: sta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tements, questions and commands; Passive Voice; Relative clauses : defining and non-defining; Third  Conditional;               Question tags, indirect questions; Phrasal verbs</w:t>
            </w:r>
          </w:p>
          <w:p w:rsidR="004778E6" w:rsidRPr="005665F9" w:rsidRDefault="004778E6" w:rsidP="008F1915">
            <w:pPr>
              <w:jc w:val="both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42665E">
              <w:rPr>
                <w:rFonts w:ascii="Cambria" w:hAnsi="Cambria" w:cs="Cambria"/>
                <w:b/>
                <w:bCs/>
                <w:sz w:val="22"/>
                <w:szCs w:val="22"/>
                <w:lang w:val="en-US"/>
              </w:rPr>
              <w:t>VOCABULARY</w:t>
            </w:r>
            <w:r>
              <w:rPr>
                <w:rFonts w:ascii="Cambria" w:hAnsi="Cambria" w:cs="Cambria"/>
                <w:b/>
                <w:bCs/>
                <w:sz w:val="22"/>
                <w:szCs w:val="22"/>
                <w:lang w:val="en-US"/>
              </w:rPr>
              <w:t xml:space="preserve">: 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Noun formation; Verb and adjectives + preposition (connectors); Work;           Shopping; Cinema; What people do; Making adjectives and adverbs; Compound nouns;                Television; Phrasal verbs</w:t>
            </w:r>
          </w:p>
        </w:tc>
      </w:tr>
      <w:tr w:rsidR="004778E6">
        <w:tc>
          <w:tcPr>
            <w:tcW w:w="10008" w:type="dxa"/>
            <w:shd w:val="pct15" w:color="auto" w:fill="FFFFFF"/>
          </w:tcPr>
          <w:p w:rsidR="004778E6" w:rsidRDefault="004778E6" w:rsidP="003441BB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4778E6">
        <w:tc>
          <w:tcPr>
            <w:tcW w:w="10008" w:type="dxa"/>
          </w:tcPr>
          <w:p w:rsidR="004778E6" w:rsidRDefault="004778E6" w:rsidP="003441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778E6">
        <w:tc>
          <w:tcPr>
            <w:tcW w:w="10008" w:type="dxa"/>
            <w:shd w:val="pct15" w:color="auto" w:fill="FFFFFF"/>
          </w:tcPr>
          <w:p w:rsidR="004778E6" w:rsidRDefault="004778E6" w:rsidP="003441BB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4778E6">
        <w:tc>
          <w:tcPr>
            <w:tcW w:w="10008" w:type="dxa"/>
            <w:tcBorders>
              <w:bottom w:val="single" w:sz="12" w:space="0" w:color="auto"/>
            </w:tcBorders>
          </w:tcPr>
          <w:p w:rsidR="004778E6" w:rsidRDefault="004778E6" w:rsidP="003441B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4778E6" w:rsidRDefault="004778E6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58"/>
      </w:tblGrid>
      <w:tr w:rsidR="004778E6" w:rsidRPr="000B1C93">
        <w:tc>
          <w:tcPr>
            <w:tcW w:w="2447" w:type="dxa"/>
            <w:tcBorders>
              <w:top w:val="single" w:sz="12" w:space="0" w:color="auto"/>
            </w:tcBorders>
            <w:vAlign w:val="center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58" w:type="dxa"/>
            <w:tcBorders>
              <w:top w:val="single" w:sz="12" w:space="0" w:color="auto"/>
            </w:tcBorders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2363CA">
              <w:rPr>
                <w:rFonts w:ascii="Cambria" w:hAnsi="Cambria" w:cs="Cambria"/>
                <w:sz w:val="24"/>
                <w:szCs w:val="24"/>
                <w:lang w:val="en-US"/>
              </w:rPr>
              <w:t xml:space="preserve">Clive Oxenden, Paul Seligson, Christian Latham-Koening ,,New English File “ 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– 3 , Student’s Book. Workbook.</w:t>
            </w:r>
          </w:p>
          <w:p w:rsidR="004778E6" w:rsidRDefault="004778E6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sz w:val="24"/>
                <w:szCs w:val="24"/>
                <w:lang w:val="en-US"/>
              </w:rPr>
              <w:t xml:space="preserve">John Eastwood.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 w:cs="Cambria"/>
                    <w:sz w:val="24"/>
                    <w:szCs w:val="24"/>
                    <w:lang w:val="en-US"/>
                  </w:rPr>
                  <w:t>Oxford</w:t>
                </w:r>
              </w:smartTag>
            </w:smartTag>
            <w:r>
              <w:rPr>
                <w:rFonts w:ascii="Cambria" w:hAnsi="Cambria" w:cs="Cambria"/>
                <w:sz w:val="24"/>
                <w:szCs w:val="24"/>
                <w:lang w:val="en-US"/>
              </w:rPr>
              <w:t xml:space="preserve"> Practice Grammar </w:t>
            </w:r>
          </w:p>
          <w:p w:rsidR="004778E6" w:rsidRPr="000F13A8" w:rsidRDefault="004778E6" w:rsidP="001F0465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sz w:val="24"/>
                <w:szCs w:val="24"/>
                <w:lang w:val="en-US"/>
              </w:rPr>
              <w:t>Oxford Adcanced Learner’s Dictionary</w:t>
            </w:r>
          </w:p>
        </w:tc>
      </w:tr>
      <w:tr w:rsidR="004778E6" w:rsidRPr="000B1C93">
        <w:tc>
          <w:tcPr>
            <w:tcW w:w="2447" w:type="dxa"/>
            <w:tcBorders>
              <w:bottom w:val="single" w:sz="12" w:space="0" w:color="auto"/>
            </w:tcBorders>
          </w:tcPr>
          <w:p w:rsidR="004778E6" w:rsidRPr="00422C53" w:rsidRDefault="004778E6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422C53">
              <w:rPr>
                <w:rFonts w:ascii="Cambria" w:hAnsi="Cambria" w:cs="Cambria"/>
                <w:sz w:val="24"/>
                <w:szCs w:val="24"/>
                <w:lang w:val="en-US"/>
              </w:rPr>
              <w:t>Literatura uzupełniająca</w:t>
            </w:r>
          </w:p>
          <w:p w:rsidR="004778E6" w:rsidRPr="00422C53" w:rsidRDefault="004778E6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  <w:tc>
          <w:tcPr>
            <w:tcW w:w="7558" w:type="dxa"/>
            <w:tcBorders>
              <w:bottom w:val="single" w:sz="12" w:space="0" w:color="auto"/>
            </w:tcBorders>
          </w:tcPr>
          <w:p w:rsidR="004778E6" w:rsidRDefault="004778E6">
            <w:pPr>
              <w:ind w:left="72"/>
              <w:rPr>
                <w:rFonts w:ascii="Cambria" w:hAnsi="Cambria" w:cs="Cambria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Michael Swan. Practical English Usage </w:t>
            </w:r>
          </w:p>
        </w:tc>
      </w:tr>
    </w:tbl>
    <w:p w:rsidR="004778E6" w:rsidRDefault="004778E6">
      <w:pPr>
        <w:rPr>
          <w:lang w:val="en-US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5581"/>
        <w:gridCol w:w="1977"/>
      </w:tblGrid>
      <w:tr w:rsidR="004778E6"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78E6" w:rsidRDefault="004778E6">
            <w:pPr>
              <w:rPr>
                <w:sz w:val="22"/>
                <w:szCs w:val="22"/>
                <w:lang w:val="en-US"/>
              </w:rPr>
            </w:pPr>
          </w:p>
          <w:p w:rsidR="004778E6" w:rsidRDefault="004778E6">
            <w:pPr>
              <w:rPr>
                <w:sz w:val="22"/>
                <w:szCs w:val="22"/>
              </w:rPr>
            </w:pPr>
            <w:r w:rsidRPr="00422C53">
              <w:rPr>
                <w:sz w:val="22"/>
                <w:szCs w:val="22"/>
                <w:lang w:val="en-US"/>
              </w:rPr>
              <w:t>Metody kształce</w:t>
            </w:r>
            <w:r>
              <w:rPr>
                <w:sz w:val="22"/>
                <w:szCs w:val="22"/>
              </w:rPr>
              <w:t>nia</w:t>
            </w:r>
          </w:p>
          <w:p w:rsidR="004778E6" w:rsidRDefault="004778E6">
            <w:pPr>
              <w:rPr>
                <w:sz w:val="22"/>
                <w:szCs w:val="22"/>
              </w:rPr>
            </w:pPr>
          </w:p>
        </w:tc>
        <w:tc>
          <w:tcPr>
            <w:tcW w:w="755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778E6" w:rsidRDefault="004778E6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4778E6" w:rsidRDefault="004778E6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audio-lingwalna;</w:t>
            </w:r>
          </w:p>
          <w:p w:rsidR="004778E6" w:rsidRDefault="004778E6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4778E6" w:rsidRDefault="004778E6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4778E6" w:rsidRDefault="004778E6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4778E6" w:rsidRDefault="004778E6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4778E6" w:rsidRDefault="004778E6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778E6" w:rsidRDefault="004778E6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4778E6">
        <w:tc>
          <w:tcPr>
            <w:tcW w:w="802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778E6" w:rsidRDefault="004778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9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778E6" w:rsidRDefault="004778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778E6">
        <w:tc>
          <w:tcPr>
            <w:tcW w:w="8028" w:type="dxa"/>
            <w:gridSpan w:val="3"/>
            <w:tcBorders>
              <w:bottom w:val="single" w:sz="2" w:space="0" w:color="auto"/>
            </w:tcBorders>
          </w:tcPr>
          <w:p w:rsidR="004778E6" w:rsidRPr="00991D1F" w:rsidRDefault="004778E6" w:rsidP="00DD2BC9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991D1F">
              <w:rPr>
                <w:rFonts w:ascii="Arial Narrow" w:hAnsi="Arial Narrow" w:cs="Arial Narrow"/>
                <w:sz w:val="22"/>
                <w:szCs w:val="22"/>
              </w:rPr>
              <w:t>2 testy pisemne obejmujące zagadnienia gramatyczne, słuchanie i czytanie ze zrozumieniem, słownictwo.</w:t>
            </w:r>
          </w:p>
        </w:tc>
        <w:tc>
          <w:tcPr>
            <w:tcW w:w="1977" w:type="dxa"/>
            <w:tcBorders>
              <w:bottom w:val="single" w:sz="2" w:space="0" w:color="auto"/>
            </w:tcBorders>
          </w:tcPr>
          <w:p w:rsidR="004778E6" w:rsidRDefault="004778E6" w:rsidP="00DD2BC9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1, 2, 4, 6</w:t>
            </w:r>
          </w:p>
        </w:tc>
      </w:tr>
      <w:tr w:rsidR="004778E6">
        <w:tc>
          <w:tcPr>
            <w:tcW w:w="8028" w:type="dxa"/>
            <w:gridSpan w:val="3"/>
          </w:tcPr>
          <w:p w:rsidR="004778E6" w:rsidRPr="00991D1F" w:rsidRDefault="004778E6" w:rsidP="00DD2BC9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991D1F">
              <w:rPr>
                <w:rFonts w:ascii="Arial Narrow" w:hAnsi="Arial Narrow" w:cs="Arial Narrow"/>
                <w:sz w:val="22"/>
                <w:szCs w:val="22"/>
              </w:rPr>
              <w:t>Prace domowe</w:t>
            </w:r>
          </w:p>
        </w:tc>
        <w:tc>
          <w:tcPr>
            <w:tcW w:w="1977" w:type="dxa"/>
          </w:tcPr>
          <w:p w:rsidR="004778E6" w:rsidRDefault="004778E6" w:rsidP="00DD2BC9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1, 2, 4, 7</w:t>
            </w:r>
          </w:p>
        </w:tc>
      </w:tr>
      <w:tr w:rsidR="004778E6">
        <w:tc>
          <w:tcPr>
            <w:tcW w:w="8028" w:type="dxa"/>
            <w:gridSpan w:val="3"/>
            <w:tcBorders>
              <w:bottom w:val="single" w:sz="12" w:space="0" w:color="auto"/>
            </w:tcBorders>
          </w:tcPr>
          <w:p w:rsidR="004778E6" w:rsidRPr="00991D1F" w:rsidRDefault="004778E6" w:rsidP="00DD2BC9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991D1F">
              <w:rPr>
                <w:rFonts w:ascii="Arial Narrow" w:hAnsi="Arial Narrow" w:cs="Arial Narrow"/>
                <w:sz w:val="22"/>
                <w:szCs w:val="22"/>
              </w:rPr>
              <w:t xml:space="preserve">2 wypowiedzi ustne </w:t>
            </w:r>
          </w:p>
        </w:tc>
        <w:tc>
          <w:tcPr>
            <w:tcW w:w="1977" w:type="dxa"/>
            <w:tcBorders>
              <w:bottom w:val="single" w:sz="12" w:space="0" w:color="auto"/>
            </w:tcBorders>
          </w:tcPr>
          <w:p w:rsidR="004778E6" w:rsidRDefault="004778E6" w:rsidP="00DD2BC9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1, 2, 3, 4, 5</w:t>
            </w:r>
          </w:p>
        </w:tc>
      </w:tr>
      <w:tr w:rsidR="004778E6"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:rsidR="004778E6" w:rsidRDefault="004778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4778E6" w:rsidRDefault="004778E6">
            <w:pPr>
              <w:rPr>
                <w:sz w:val="22"/>
                <w:szCs w:val="22"/>
              </w:rPr>
            </w:pPr>
          </w:p>
          <w:p w:rsidR="004778E6" w:rsidRDefault="004778E6">
            <w:pPr>
              <w:rPr>
                <w:sz w:val="22"/>
                <w:szCs w:val="22"/>
              </w:rPr>
            </w:pPr>
          </w:p>
        </w:tc>
        <w:tc>
          <w:tcPr>
            <w:tcW w:w="759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778E6" w:rsidRDefault="004778E6" w:rsidP="00443C00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ZO:</w:t>
            </w:r>
          </w:p>
          <w:p w:rsidR="004778E6" w:rsidRPr="00443C00" w:rsidRDefault="004778E6" w:rsidP="00443C00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443C00">
              <w:rPr>
                <w:rFonts w:ascii="Arial" w:hAnsi="Arial" w:cs="Arial"/>
                <w:sz w:val="22"/>
                <w:szCs w:val="22"/>
              </w:rPr>
              <w:t>frekwencja (5%)</w:t>
            </w:r>
          </w:p>
          <w:p w:rsidR="004778E6" w:rsidRDefault="004778E6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praca na zajęciach/aktywność (10%)</w:t>
            </w:r>
          </w:p>
          <w:p w:rsidR="004778E6" w:rsidRDefault="004778E6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pisemne testy sprawdzające (25%)</w:t>
            </w:r>
          </w:p>
          <w:p w:rsidR="004778E6" w:rsidRDefault="004778E6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praca w grupach (10%)</w:t>
            </w:r>
          </w:p>
          <w:p w:rsidR="004778E6" w:rsidRDefault="004778E6">
            <w:pPr>
              <w:numPr>
                <w:ilvl w:val="0"/>
                <w:numId w:val="3"/>
              </w:num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końcowe zaliczenie pisemne (50%) </w:t>
            </w:r>
          </w:p>
        </w:tc>
      </w:tr>
    </w:tbl>
    <w:p w:rsidR="004778E6" w:rsidRDefault="004778E6">
      <w:pPr>
        <w:rPr>
          <w:rFonts w:ascii="Cambria" w:hAnsi="Cambria" w:cs="Cambria"/>
          <w:sz w:val="24"/>
          <w:szCs w:val="24"/>
        </w:rPr>
      </w:pPr>
    </w:p>
    <w:p w:rsidR="004778E6" w:rsidRDefault="004778E6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4778E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4778E6" w:rsidRDefault="004778E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4778E6" w:rsidRDefault="004778E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4778E6" w:rsidRDefault="004778E6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4778E6">
        <w:trPr>
          <w:trHeight w:val="263"/>
        </w:trPr>
        <w:tc>
          <w:tcPr>
            <w:tcW w:w="4723" w:type="dxa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4778E6" w:rsidRDefault="004778E6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4778E6">
        <w:trPr>
          <w:trHeight w:val="262"/>
        </w:trPr>
        <w:tc>
          <w:tcPr>
            <w:tcW w:w="4723" w:type="dxa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4778E6" w:rsidRDefault="004778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778E6">
        <w:trPr>
          <w:trHeight w:val="262"/>
        </w:trPr>
        <w:tc>
          <w:tcPr>
            <w:tcW w:w="4723" w:type="dxa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4778E6" w:rsidRDefault="004778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778E6">
        <w:trPr>
          <w:trHeight w:val="262"/>
        </w:trPr>
        <w:tc>
          <w:tcPr>
            <w:tcW w:w="4723" w:type="dxa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4778E6" w:rsidRDefault="004778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4778E6">
        <w:trPr>
          <w:trHeight w:val="262"/>
        </w:trPr>
        <w:tc>
          <w:tcPr>
            <w:tcW w:w="4723" w:type="dxa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4778E6" w:rsidRDefault="004778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13</w:t>
            </w:r>
          </w:p>
        </w:tc>
      </w:tr>
      <w:tr w:rsidR="004778E6">
        <w:trPr>
          <w:trHeight w:val="262"/>
        </w:trPr>
        <w:tc>
          <w:tcPr>
            <w:tcW w:w="4723" w:type="dxa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4778E6" w:rsidRDefault="004778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778E6">
        <w:trPr>
          <w:trHeight w:val="262"/>
        </w:trPr>
        <w:tc>
          <w:tcPr>
            <w:tcW w:w="4723" w:type="dxa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4778E6" w:rsidRDefault="004778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4778E6">
        <w:trPr>
          <w:trHeight w:val="262"/>
        </w:trPr>
        <w:tc>
          <w:tcPr>
            <w:tcW w:w="4723" w:type="dxa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4778E6" w:rsidRDefault="004778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4778E6">
        <w:trPr>
          <w:trHeight w:val="262"/>
        </w:trPr>
        <w:tc>
          <w:tcPr>
            <w:tcW w:w="4723" w:type="dxa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4778E6" w:rsidRDefault="004778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778E6">
        <w:trPr>
          <w:trHeight w:val="262"/>
        </w:trPr>
        <w:tc>
          <w:tcPr>
            <w:tcW w:w="4723" w:type="dxa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4778E6" w:rsidRDefault="004778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4778E6">
        <w:trPr>
          <w:trHeight w:val="417"/>
        </w:trPr>
        <w:tc>
          <w:tcPr>
            <w:tcW w:w="4723" w:type="dxa"/>
            <w:shd w:val="clear" w:color="auto" w:fill="C0C0C0"/>
          </w:tcPr>
          <w:p w:rsidR="004778E6" w:rsidRDefault="004778E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4778E6" w:rsidRDefault="004778E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4778E6">
        <w:trPr>
          <w:trHeight w:val="666"/>
        </w:trPr>
        <w:tc>
          <w:tcPr>
            <w:tcW w:w="4723" w:type="dxa"/>
            <w:shd w:val="clear" w:color="auto" w:fill="C0C0C0"/>
          </w:tcPr>
          <w:p w:rsidR="004778E6" w:rsidRDefault="004778E6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4778E6" w:rsidRDefault="004778E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4778E6" w:rsidRDefault="004778E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(30+13=43)</w:t>
            </w:r>
          </w:p>
          <w:p w:rsidR="004778E6" w:rsidRDefault="004778E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1,7 ECTS</w:t>
            </w:r>
          </w:p>
        </w:tc>
      </w:tr>
      <w:tr w:rsidR="004778E6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4778E6" w:rsidRDefault="004778E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4778E6" w:rsidRDefault="004778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  <w:p w:rsidR="004778E6" w:rsidRDefault="004778E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1,3 ECTS</w:t>
            </w:r>
          </w:p>
        </w:tc>
      </w:tr>
    </w:tbl>
    <w:p w:rsidR="004778E6" w:rsidRDefault="004778E6"/>
    <w:p w:rsidR="004778E6" w:rsidRDefault="004778E6"/>
    <w:sectPr w:rsidR="004778E6" w:rsidSect="003441BB"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5BB3518"/>
    <w:multiLevelType w:val="hybridMultilevel"/>
    <w:tmpl w:val="A330F58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7FB145F"/>
    <w:multiLevelType w:val="hybridMultilevel"/>
    <w:tmpl w:val="73AE6CC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0AA2D6C"/>
    <w:multiLevelType w:val="hybridMultilevel"/>
    <w:tmpl w:val="8774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4B3EFA"/>
    <w:multiLevelType w:val="hybridMultilevel"/>
    <w:tmpl w:val="87DA20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9FC0108"/>
    <w:multiLevelType w:val="hybridMultilevel"/>
    <w:tmpl w:val="883CD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19F75E8"/>
    <w:multiLevelType w:val="hybridMultilevel"/>
    <w:tmpl w:val="14E883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0032430"/>
    <w:multiLevelType w:val="hybridMultilevel"/>
    <w:tmpl w:val="91B452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A737A86"/>
    <w:multiLevelType w:val="hybridMultilevel"/>
    <w:tmpl w:val="0D862B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EF7FC0"/>
    <w:multiLevelType w:val="hybridMultilevel"/>
    <w:tmpl w:val="C20003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nsid w:val="7CC30C59"/>
    <w:multiLevelType w:val="hybridMultilevel"/>
    <w:tmpl w:val="1EAAC4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3"/>
  </w:num>
  <w:num w:numId="10">
    <w:abstractNumId w:val="9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embedSystemFonts/>
  <w:stylePaneFormatFilter w:val="3F01"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03D2"/>
    <w:rsid w:val="00060117"/>
    <w:rsid w:val="000B1C93"/>
    <w:rsid w:val="000F13A8"/>
    <w:rsid w:val="001424FE"/>
    <w:rsid w:val="001A5F0F"/>
    <w:rsid w:val="001A7B88"/>
    <w:rsid w:val="001F0465"/>
    <w:rsid w:val="002363CA"/>
    <w:rsid w:val="002E27C7"/>
    <w:rsid w:val="002E6E09"/>
    <w:rsid w:val="003060C4"/>
    <w:rsid w:val="003441BB"/>
    <w:rsid w:val="00353947"/>
    <w:rsid w:val="00422C53"/>
    <w:rsid w:val="0042665E"/>
    <w:rsid w:val="00443C00"/>
    <w:rsid w:val="00455A4B"/>
    <w:rsid w:val="004778E6"/>
    <w:rsid w:val="005665F9"/>
    <w:rsid w:val="005D3269"/>
    <w:rsid w:val="005F48C6"/>
    <w:rsid w:val="00661B53"/>
    <w:rsid w:val="0070048D"/>
    <w:rsid w:val="007075FB"/>
    <w:rsid w:val="0087367F"/>
    <w:rsid w:val="008F1915"/>
    <w:rsid w:val="009003D2"/>
    <w:rsid w:val="00907811"/>
    <w:rsid w:val="00947885"/>
    <w:rsid w:val="00965C51"/>
    <w:rsid w:val="00991D1F"/>
    <w:rsid w:val="009A7E72"/>
    <w:rsid w:val="009B7F39"/>
    <w:rsid w:val="009C3C7A"/>
    <w:rsid w:val="009E66C9"/>
    <w:rsid w:val="00A441E6"/>
    <w:rsid w:val="00A501A4"/>
    <w:rsid w:val="00A85C1E"/>
    <w:rsid w:val="00B04C9C"/>
    <w:rsid w:val="00B65C6F"/>
    <w:rsid w:val="00B73F7B"/>
    <w:rsid w:val="00B94585"/>
    <w:rsid w:val="00BB6C79"/>
    <w:rsid w:val="00C339A3"/>
    <w:rsid w:val="00CA2CA5"/>
    <w:rsid w:val="00CD73B0"/>
    <w:rsid w:val="00CF16CD"/>
    <w:rsid w:val="00CF6F77"/>
    <w:rsid w:val="00D33586"/>
    <w:rsid w:val="00D56FEE"/>
    <w:rsid w:val="00DD2BC9"/>
    <w:rsid w:val="00DE215B"/>
    <w:rsid w:val="00DE7297"/>
    <w:rsid w:val="00DF7BD3"/>
    <w:rsid w:val="00E80C0E"/>
    <w:rsid w:val="00EB7613"/>
    <w:rsid w:val="00EC2711"/>
    <w:rsid w:val="00ED2608"/>
    <w:rsid w:val="00F155F0"/>
    <w:rsid w:val="00F63C91"/>
    <w:rsid w:val="00FE4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E72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A7E72"/>
    <w:pPr>
      <w:keepNext/>
      <w:snapToGrid w:val="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A7E72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0BB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0BB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efaultParagraphFont"/>
    <w:uiPriority w:val="99"/>
    <w:rsid w:val="009A7E7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BodyText">
    <w:name w:val="Body Text"/>
    <w:basedOn w:val="Normal"/>
    <w:link w:val="BodyTextChar"/>
    <w:uiPriority w:val="99"/>
    <w:rsid w:val="009A7E72"/>
    <w:pPr>
      <w:jc w:val="both"/>
    </w:pPr>
    <w:rPr>
      <w:rFonts w:ascii="Cambria" w:hAnsi="Cambria" w:cs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D0BBC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27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714</Words>
  <Characters>4284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Ewa</dc:creator>
  <cp:keywords/>
  <dc:description/>
  <cp:lastModifiedBy>leszczynska </cp:lastModifiedBy>
  <cp:revision>2</cp:revision>
  <cp:lastPrinted>2012-09-19T16:31:00Z</cp:lastPrinted>
  <dcterms:created xsi:type="dcterms:W3CDTF">2012-09-19T16:31:00Z</dcterms:created>
  <dcterms:modified xsi:type="dcterms:W3CDTF">2012-09-19T16:31:00Z</dcterms:modified>
</cp:coreProperties>
</file>